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75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10275"/>
      </w:tblGrid>
      <w:tr w:rsidR="00837AD6" w:rsidRPr="00887DF6" w:rsidTr="002830C7">
        <w:trPr>
          <w:trHeight w:val="349"/>
        </w:trPr>
        <w:tc>
          <w:tcPr>
            <w:tcW w:w="10275" w:type="dxa"/>
            <w:tcBorders>
              <w:top w:val="nil"/>
              <w:left w:val="nil"/>
              <w:bottom w:val="nil"/>
              <w:right w:val="nil"/>
            </w:tcBorders>
          </w:tcPr>
          <w:p w:rsidR="00837AD6" w:rsidRPr="00401789" w:rsidRDefault="00837AD6" w:rsidP="002830C7">
            <w:pPr>
              <w:tabs>
                <w:tab w:val="left" w:pos="10080"/>
              </w:tabs>
              <w:jc w:val="right"/>
              <w:rPr>
                <w:bCs/>
              </w:rPr>
            </w:pPr>
            <w:r w:rsidRPr="00401789">
              <w:rPr>
                <w:bCs/>
              </w:rPr>
              <w:t xml:space="preserve">Приложение № </w:t>
            </w:r>
            <w:r>
              <w:rPr>
                <w:bCs/>
              </w:rPr>
              <w:t>7</w:t>
            </w:r>
          </w:p>
          <w:p w:rsidR="00837AD6" w:rsidRPr="006010BC" w:rsidRDefault="00837AD6" w:rsidP="002830C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401789">
              <w:rPr>
                <w:bCs/>
              </w:rPr>
              <w:t xml:space="preserve">к Договору от «___» __________ ______ г. № </w:t>
            </w:r>
            <w:r w:rsidRPr="00401789">
              <w:rPr>
                <w:bCs/>
                <w:u w:val="single"/>
              </w:rPr>
              <w:t>____</w:t>
            </w:r>
            <w:r w:rsidRPr="00DA1DD3">
              <w:rPr>
                <w:bCs/>
                <w:u w:val="single"/>
              </w:rPr>
              <w:t>__________________________</w:t>
            </w:r>
            <w:r w:rsidRPr="00401789">
              <w:rPr>
                <w:bCs/>
                <w:u w:val="single"/>
              </w:rPr>
              <w:t>_______________</w:t>
            </w:r>
          </w:p>
        </w:tc>
      </w:tr>
      <w:tr w:rsidR="00837AD6" w:rsidRPr="003B4782" w:rsidTr="002830C7">
        <w:trPr>
          <w:trHeight w:val="672"/>
        </w:trPr>
        <w:tc>
          <w:tcPr>
            <w:tcW w:w="10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7AD6" w:rsidRPr="00834428" w:rsidRDefault="00837AD6" w:rsidP="002830C7">
            <w:pPr>
              <w:tabs>
                <w:tab w:val="left" w:pos="10080"/>
              </w:tabs>
              <w:jc w:val="center"/>
              <w:rPr>
                <w:bCs/>
                <w:sz w:val="28"/>
                <w:szCs w:val="28"/>
              </w:rPr>
            </w:pPr>
            <w:r w:rsidRPr="00834428">
              <w:rPr>
                <w:bCs/>
                <w:sz w:val="28"/>
                <w:szCs w:val="28"/>
              </w:rPr>
              <w:t>УСЛОВИЯ КОНФИДЕНЦИАЛЬНОСТИ</w:t>
            </w:r>
          </w:p>
        </w:tc>
      </w:tr>
    </w:tbl>
    <w:p w:rsidR="00837AD6" w:rsidRDefault="00837AD6" w:rsidP="00DA1DD3">
      <w:pPr>
        <w:spacing w:before="120"/>
        <w:ind w:firstLine="539"/>
        <w:jc w:val="both"/>
      </w:pPr>
      <w:r>
        <w:t>1. В целях выполнения обязательств Сторон по настоящему договору Стороны вправе осуществлять передачу (обмен) документов, содержащих конфиденциальную информацию (далее - Документы), по письменному запросу другой Стороны. Сторона, передающая документы, именуется Передающей стороной, а принимающая документы - Принимающей стороной.</w:t>
      </w:r>
    </w:p>
    <w:p w:rsidR="00837AD6" w:rsidRDefault="00837AD6" w:rsidP="00DA1DD3">
      <w:pPr>
        <w:ind w:firstLine="539"/>
        <w:jc w:val="both"/>
      </w:pPr>
      <w:r>
        <w:t>Все документы, оформленные в соответствии с Федеральным законом «О коммерческой тайне» в рамках настоящего договора, являются конфиденциальными.</w:t>
      </w:r>
    </w:p>
    <w:p w:rsidR="00837AD6" w:rsidRDefault="00837AD6" w:rsidP="00454241">
      <w:pPr>
        <w:ind w:firstLine="539"/>
        <w:jc w:val="both"/>
      </w:pPr>
      <w:r>
        <w:t>Меры, предусмотренные режимом коммерческой тайны, распространяются на документы, имеющие соответствующий гриф конфиденциальности:</w:t>
      </w:r>
    </w:p>
    <w:p w:rsidR="00837AD6" w:rsidRDefault="00837AD6" w:rsidP="00454241">
      <w:pPr>
        <w:ind w:firstLine="539"/>
        <w:jc w:val="both"/>
      </w:pPr>
    </w:p>
    <w:p w:rsidR="00837AD6" w:rsidRDefault="00837AD6" w:rsidP="00454241">
      <w:pPr>
        <w:ind w:firstLine="540"/>
      </w:pPr>
      <w:r w:rsidRPr="00834428">
        <w:t xml:space="preserve">Для </w:t>
      </w:r>
      <w:r>
        <w:t xml:space="preserve"> ЗАО АСЭ:</w:t>
      </w:r>
    </w:p>
    <w:p w:rsidR="00837AD6" w:rsidRPr="00834428" w:rsidRDefault="00837AD6" w:rsidP="00454241">
      <w:pPr>
        <w:ind w:firstLine="540"/>
      </w:pPr>
    </w:p>
    <w:p w:rsidR="00837AD6" w:rsidRPr="00834428" w:rsidRDefault="00837AD6" w:rsidP="00454241">
      <w:pPr>
        <w:ind w:firstLine="900"/>
        <w:rPr>
          <w:u w:val="single"/>
        </w:rPr>
      </w:pPr>
      <w:r w:rsidRPr="00834428">
        <w:rPr>
          <w:u w:val="single"/>
        </w:rPr>
        <w:t>Коммерческая тайна</w:t>
      </w:r>
    </w:p>
    <w:p w:rsidR="00837AD6" w:rsidRPr="00834428" w:rsidRDefault="00837AD6" w:rsidP="00454241">
      <w:pPr>
        <w:ind w:firstLine="900"/>
      </w:pPr>
      <w:r w:rsidRPr="00834428">
        <w:t>Экз. №___</w:t>
      </w:r>
    </w:p>
    <w:p w:rsidR="00837AD6" w:rsidRDefault="00837AD6" w:rsidP="00454241">
      <w:pPr>
        <w:ind w:firstLine="900"/>
        <w:jc w:val="both"/>
        <w:rPr>
          <w:i/>
        </w:rPr>
      </w:pPr>
      <w:r>
        <w:t>ЗАО «Атомстройэкспорт»</w:t>
      </w:r>
    </w:p>
    <w:p w:rsidR="00837AD6" w:rsidRDefault="00837AD6" w:rsidP="00454241">
      <w:pPr>
        <w:ind w:firstLine="900"/>
        <w:jc w:val="both"/>
      </w:pPr>
      <w:smartTag w:uri="urn:schemas-microsoft-com:office:smarttags" w:element="metricconverter">
        <w:smartTagPr>
          <w:attr w:name="ProductID" w:val="127434, г"/>
        </w:smartTagPr>
        <w:r w:rsidRPr="00721D15">
          <w:t>127</w:t>
        </w:r>
        <w:r>
          <w:t>434, г</w:t>
        </w:r>
      </w:smartTag>
      <w:r>
        <w:t>. Москва, Дмитровское шоссе, д. 2, стр. 1</w:t>
      </w:r>
    </w:p>
    <w:p w:rsidR="00837AD6" w:rsidRDefault="00837AD6" w:rsidP="00454241">
      <w:pPr>
        <w:ind w:firstLine="900"/>
        <w:jc w:val="both"/>
      </w:pPr>
    </w:p>
    <w:p w:rsidR="00837AD6" w:rsidRDefault="00837AD6">
      <w:pPr>
        <w:ind w:firstLine="540"/>
        <w:jc w:val="both"/>
      </w:pPr>
      <w:r>
        <w:t>Для {</w:t>
      </w:r>
      <w:r w:rsidRPr="00721D15">
        <w:rPr>
          <w:i/>
        </w:rPr>
        <w:t>указать наименование Поставщика</w:t>
      </w:r>
      <w:r>
        <w:rPr>
          <w:i/>
        </w:rPr>
        <w:t>, допускается сокращенное</w:t>
      </w:r>
      <w:r>
        <w:t>}:</w:t>
      </w:r>
    </w:p>
    <w:p w:rsidR="00837AD6" w:rsidRDefault="00837AD6">
      <w:pPr>
        <w:ind w:firstLine="540"/>
        <w:jc w:val="both"/>
      </w:pPr>
    </w:p>
    <w:p w:rsidR="00837AD6" w:rsidRPr="00834428" w:rsidRDefault="00837AD6" w:rsidP="00454241">
      <w:pPr>
        <w:ind w:firstLine="900"/>
        <w:rPr>
          <w:u w:val="single"/>
        </w:rPr>
      </w:pPr>
      <w:r w:rsidRPr="00834428">
        <w:rPr>
          <w:u w:val="single"/>
        </w:rPr>
        <w:t>Коммерческая тайна</w:t>
      </w:r>
    </w:p>
    <w:p w:rsidR="00837AD6" w:rsidRPr="00834428" w:rsidRDefault="00837AD6" w:rsidP="00454241">
      <w:pPr>
        <w:ind w:firstLine="900"/>
      </w:pPr>
      <w:r w:rsidRPr="00834428">
        <w:t>Экз. №___</w:t>
      </w:r>
    </w:p>
    <w:p w:rsidR="00837AD6" w:rsidRPr="00454241" w:rsidRDefault="00837AD6" w:rsidP="00454241">
      <w:pPr>
        <w:ind w:firstLine="900"/>
        <w:jc w:val="both"/>
        <w:rPr>
          <w:i/>
        </w:rPr>
      </w:pPr>
      <w:r>
        <w:t>{</w:t>
      </w:r>
      <w:r w:rsidRPr="00721D15">
        <w:rPr>
          <w:i/>
        </w:rPr>
        <w:t xml:space="preserve">указать </w:t>
      </w:r>
      <w:r w:rsidRPr="00721D15">
        <w:rPr>
          <w:b/>
          <w:i/>
        </w:rPr>
        <w:t>ПОЛНОЕ</w:t>
      </w:r>
      <w:r w:rsidRPr="00721D15">
        <w:rPr>
          <w:i/>
        </w:rPr>
        <w:t xml:space="preserve"> наименование Поставщика</w:t>
      </w:r>
      <w:r>
        <w:t>}</w:t>
      </w:r>
    </w:p>
    <w:p w:rsidR="00837AD6" w:rsidRPr="00155551" w:rsidRDefault="00837AD6" w:rsidP="00454241">
      <w:pPr>
        <w:ind w:firstLine="900"/>
        <w:jc w:val="both"/>
      </w:pPr>
      <w:r>
        <w:t>{</w:t>
      </w:r>
      <w:r w:rsidRPr="00721D15">
        <w:rPr>
          <w:i/>
        </w:rPr>
        <w:t>указать местонахождение Поставщика</w:t>
      </w:r>
      <w:r w:rsidRPr="00155551">
        <w:t>}</w:t>
      </w:r>
    </w:p>
    <w:p w:rsidR="00837AD6" w:rsidRPr="00555D15" w:rsidRDefault="00837AD6" w:rsidP="00454241">
      <w:pPr>
        <w:ind w:firstLine="900"/>
        <w:jc w:val="both"/>
      </w:pPr>
    </w:p>
    <w:p w:rsidR="00837AD6" w:rsidRDefault="00837AD6" w:rsidP="00454241">
      <w:pPr>
        <w:ind w:firstLine="900"/>
        <w:jc w:val="both"/>
      </w:pPr>
      <w:r>
        <w:t>2. Передающая сторона передает Принимающей стороне по ее запросу документы с целью выполнения своевременной и качественной работы Принимающей стороной в рамках Договора.</w:t>
      </w:r>
    </w:p>
    <w:p w:rsidR="00837AD6" w:rsidRDefault="00837AD6" w:rsidP="00DA1DD3">
      <w:pPr>
        <w:ind w:firstLine="540"/>
        <w:jc w:val="both"/>
      </w:pPr>
      <w:r>
        <w:t>В случае если для выполнения работ по настоящему договору требуются документы не предусмотренные настоящим договором, Передающей стороне направляется мотивированный запрос с указанием конкретных целей и работ, для которых запрашиваются документы.</w:t>
      </w:r>
    </w:p>
    <w:p w:rsidR="00837AD6" w:rsidRDefault="00837AD6" w:rsidP="00DA1DD3">
      <w:pPr>
        <w:ind w:firstLine="540"/>
        <w:jc w:val="both"/>
      </w:pPr>
      <w:r>
        <w:t>В каждом случае передача информации оформляется протоколом с приложением перечня конкретных документов (указываются название документа, гриф конфиденциальности, №№ экземпляров, количество листов). Протокол подписывается уполномоченными лицами Сторон.</w:t>
      </w:r>
    </w:p>
    <w:p w:rsidR="00837AD6" w:rsidRDefault="00837AD6" w:rsidP="00DA1DD3">
      <w:pPr>
        <w:ind w:firstLine="540"/>
        <w:jc w:val="both"/>
      </w:pPr>
      <w:r>
        <w:t>Передача (обмен) документов между Сторонами осуществляется ценными (заказными) почтовыми отправлениями или курьерами Сторон.</w:t>
      </w:r>
    </w:p>
    <w:p w:rsidR="00837AD6" w:rsidRDefault="00837AD6" w:rsidP="00DA1DD3">
      <w:pPr>
        <w:ind w:firstLine="540"/>
        <w:jc w:val="both"/>
      </w:pPr>
      <w:r>
        <w:t>Передача информации, составляющей коммерческую тайну по открытым каналам телефонной, телеграфной или факсимильной связи, а также с использованием сети Интернет без принятия соответствующих мер защиты, удовлетворяющих обе Стороны, запрещается.</w:t>
      </w:r>
    </w:p>
    <w:p w:rsidR="00837AD6" w:rsidRDefault="00837AD6" w:rsidP="00DA1DD3">
      <w:pPr>
        <w:spacing w:before="120"/>
        <w:ind w:firstLine="539"/>
        <w:jc w:val="both"/>
      </w:pPr>
      <w:r>
        <w:t>3. Все расходы, связанные с передачей документов, сохранением их конфиденциальности до момента поступления к ответственному лицу Принимающей стороны несет Передающая сторона. Далее расходы по обеспечению конфиденциальности полностью несет Принимающая сторона.</w:t>
      </w:r>
    </w:p>
    <w:p w:rsidR="00837AD6" w:rsidRDefault="00837AD6" w:rsidP="008A35E9">
      <w:pPr>
        <w:spacing w:before="120"/>
        <w:ind w:firstLine="539"/>
        <w:jc w:val="both"/>
      </w:pPr>
      <w:r>
        <w:t xml:space="preserve">4. В течение действия Договор, а также в течение </w:t>
      </w:r>
      <w:r>
        <w:rPr>
          <w:lang w:val="en-US"/>
        </w:rPr>
        <w:t>1</w:t>
      </w:r>
      <w:r>
        <w:t>0 лет после его истечения или досрочного расторжения, Принимающая сторона не будет без предварительного письменного разрешения Передающей стороны воспроизводить, переводить, изменять в любой форме в целом или частично, передавать во временное или постоянное пользование другим организациям или лицам полученные от Передающей стороны документы, а так же разглашать или использовать содержащиеся в документах сведения в коммерческих интересах лиц и организаций, или выполнять на базе этих документов какую-либо работу, кроме заранее оговоренной с Передающей стороной.</w:t>
      </w:r>
    </w:p>
    <w:p w:rsidR="00837AD6" w:rsidRDefault="00837AD6" w:rsidP="008A35E9">
      <w:pPr>
        <w:spacing w:before="120"/>
        <w:ind w:firstLine="539"/>
        <w:jc w:val="both"/>
      </w:pPr>
      <w:r>
        <w:t>5. Стороны письменно информируют друг друга о требованиях, предъявляемых нормативными документами Сторон к защите информации, составляющей коммерческую</w:t>
      </w:r>
      <w:r w:rsidRPr="008E0D6B">
        <w:t xml:space="preserve"> </w:t>
      </w:r>
      <w:r>
        <w:t>тайну в объеме необходимом для выполнения настоящего Договор, а также об изменениях в таких нормативных документах, в том числе о прекращении действия в отношении информации режима коммерческой тайны.</w:t>
      </w:r>
    </w:p>
    <w:p w:rsidR="00837AD6" w:rsidRDefault="00837AD6" w:rsidP="008A35E9">
      <w:pPr>
        <w:ind w:firstLine="540"/>
        <w:jc w:val="both"/>
      </w:pPr>
      <w:r>
        <w:t>Принимающая сторона обязуется обращаться с информацией, составляющей коммерческую тайну, в соответствии с грифом конфиденциальности и не осуществлять продажу, обмен, опубликование, либо раскрытие иным способом любой полученной информации, составляющей коммерческую тайну, любым из существующих способов, в том числе посредством копирования, воспроизведения или использования съемных электронных носителей, без предварительного письменного согласия Передающей Стороны.</w:t>
      </w:r>
    </w:p>
    <w:p w:rsidR="00837AD6" w:rsidRDefault="00837AD6" w:rsidP="008A35E9">
      <w:pPr>
        <w:spacing w:before="120"/>
        <w:ind w:firstLine="539"/>
        <w:jc w:val="both"/>
      </w:pPr>
      <w:r>
        <w:t>6. Информация не будет считаться конфиденциальной и Принимающая сторона не будет иметь никаких обязательств в отношении данной информации, если она удовлетворяет одному из следующих пунктов:</w:t>
      </w:r>
    </w:p>
    <w:p w:rsidR="00837AD6" w:rsidRDefault="00837AD6" w:rsidP="008A35E9">
      <w:pPr>
        <w:ind w:firstLine="900"/>
        <w:jc w:val="both"/>
      </w:pPr>
      <w:r>
        <w:t>- уже известна Принимающей стороне;</w:t>
      </w:r>
    </w:p>
    <w:p w:rsidR="00837AD6" w:rsidRDefault="00837AD6" w:rsidP="008A35E9">
      <w:pPr>
        <w:ind w:firstLine="900"/>
        <w:jc w:val="both"/>
      </w:pPr>
      <w:r>
        <w:t>- является или становится публично известной в результате неправильного, небрежного или намеренного действия передающей стороны;</w:t>
      </w:r>
    </w:p>
    <w:p w:rsidR="00837AD6" w:rsidRDefault="00837AD6" w:rsidP="008A35E9">
      <w:pPr>
        <w:ind w:firstLine="900"/>
        <w:jc w:val="both"/>
      </w:pPr>
      <w:r>
        <w:t>- легально получена от третьей стороны без ограничения и без нарушения настоящего Договора;</w:t>
      </w:r>
    </w:p>
    <w:p w:rsidR="00837AD6" w:rsidRDefault="00837AD6" w:rsidP="008A35E9">
      <w:pPr>
        <w:ind w:firstLine="900"/>
        <w:jc w:val="both"/>
      </w:pPr>
      <w:r>
        <w:t>- представлена третьей стороне Передающей стороной без аналогичного ограничения на права третьей стороны;</w:t>
      </w:r>
    </w:p>
    <w:p w:rsidR="00837AD6" w:rsidRDefault="00837AD6" w:rsidP="008A35E9">
      <w:pPr>
        <w:ind w:firstLine="900"/>
        <w:jc w:val="both"/>
      </w:pPr>
      <w:r>
        <w:t>- разрешена к опубликованию письменным разрешением Передающей стороны.</w:t>
      </w:r>
    </w:p>
    <w:p w:rsidR="00837AD6" w:rsidRDefault="00837AD6" w:rsidP="008A35E9">
      <w:pPr>
        <w:spacing w:before="120"/>
        <w:ind w:firstLine="539"/>
        <w:jc w:val="both"/>
      </w:pPr>
      <w:r>
        <w:t>7. Документы остаются собственностью Передающей Стороны, если иное не предусмотрено Договором, в результате которого они получены. Передающая Сторона в любое время вправе потребовать от Принимающей стороны, вернуть ей все ранее полученные Документы, направив Принимающей стороне требование в письменной форме. В течение 15 дней после получения такого требования Принимающая сторона должна вернуть все оригиналы Документов, и уничтожить все их копии и воспроизведения в любой форме, имеющиеся в её распоряжении.</w:t>
      </w:r>
    </w:p>
    <w:p w:rsidR="00837AD6" w:rsidRDefault="00837AD6" w:rsidP="008A35E9">
      <w:pPr>
        <w:spacing w:before="120"/>
        <w:ind w:firstLine="539"/>
        <w:jc w:val="both"/>
      </w:pPr>
      <w:r>
        <w:t>8. В случае ликвидации или реорганизации Принимающей стороны, она должна до завершения ликвидации или реорганизации обеспечить возврат всех оригиналов документов, переданных Передающей стороной, и уничтожение снятых с них копий.</w:t>
      </w:r>
    </w:p>
    <w:p w:rsidR="00837AD6" w:rsidRDefault="00837AD6" w:rsidP="00DA1DD3">
      <w:pPr>
        <w:spacing w:before="120"/>
        <w:ind w:firstLine="539"/>
        <w:jc w:val="both"/>
      </w:pPr>
      <w:r>
        <w:t>9. При утрате документов или разглашении информации, составляющей коммерческую тайну, Стороны незамедлительно информируют друг друга, проводят консультации и организуют расследование.</w:t>
      </w:r>
    </w:p>
    <w:p w:rsidR="00837AD6" w:rsidRDefault="00837AD6" w:rsidP="00DA1DD3">
      <w:pPr>
        <w:ind w:firstLine="540"/>
        <w:jc w:val="both"/>
      </w:pPr>
      <w:r>
        <w:t>При проведении расследования по факту утраты или разглашения информации, составляющей коммерческую тайну, Стороны по взаимному согласованию могут направлять друг к другу уполномоченных лиц - специалистов в области защиты информации. Оплата расходов, связанных с командированием таких специалистов, производится Стороной, допустившей утрату или разглашение информации, составляющей коммерческую тайну.</w:t>
      </w:r>
    </w:p>
    <w:p w:rsidR="00837AD6" w:rsidRDefault="00837AD6" w:rsidP="00DA1DD3">
      <w:pPr>
        <w:ind w:firstLine="540"/>
        <w:jc w:val="both"/>
      </w:pPr>
      <w:r>
        <w:t>Сторона, допустившая утрату или разглашение информации, составляющей коммерческую тайну, несет ответственность за любые затраты, убытки и потери, понесенные другой Стороной в связи с любым раскрытием информации, составляющей коммерческую тайну, в пределах, установленных действующим законодательством Российской Федерации.</w:t>
      </w:r>
    </w:p>
    <w:p w:rsidR="00837AD6" w:rsidRDefault="00837AD6" w:rsidP="00DA1DD3">
      <w:pPr>
        <w:ind w:firstLine="540"/>
        <w:jc w:val="both"/>
      </w:pPr>
    </w:p>
    <w:tbl>
      <w:tblPr>
        <w:tblW w:w="9418" w:type="dxa"/>
        <w:jc w:val="center"/>
        <w:tblInd w:w="-278" w:type="dxa"/>
        <w:tblLook w:val="01E0"/>
      </w:tblPr>
      <w:tblGrid>
        <w:gridCol w:w="4799"/>
        <w:gridCol w:w="5053"/>
      </w:tblGrid>
      <w:tr w:rsidR="00837AD6" w:rsidTr="002830C7">
        <w:trPr>
          <w:trHeight w:val="536"/>
          <w:jc w:val="center"/>
        </w:trPr>
        <w:tc>
          <w:tcPr>
            <w:tcW w:w="4806" w:type="dxa"/>
            <w:vAlign w:val="bottom"/>
          </w:tcPr>
          <w:p w:rsidR="00837AD6" w:rsidRDefault="00837AD6" w:rsidP="002830C7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 Покупателя:</w:t>
            </w:r>
          </w:p>
        </w:tc>
        <w:tc>
          <w:tcPr>
            <w:tcW w:w="4612" w:type="dxa"/>
            <w:vAlign w:val="bottom"/>
          </w:tcPr>
          <w:p w:rsidR="00837AD6" w:rsidRDefault="00837AD6" w:rsidP="002830C7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 Поставщика:</w:t>
            </w:r>
          </w:p>
        </w:tc>
      </w:tr>
      <w:tr w:rsidR="00837AD6" w:rsidTr="002830C7">
        <w:trPr>
          <w:trHeight w:val="20"/>
          <w:jc w:val="center"/>
        </w:trPr>
        <w:tc>
          <w:tcPr>
            <w:tcW w:w="4806" w:type="dxa"/>
          </w:tcPr>
          <w:p w:rsidR="00837AD6" w:rsidRDefault="00837AD6" w:rsidP="002830C7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837AD6" w:rsidRDefault="00837AD6" w:rsidP="002830C7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______________________________________</w:t>
            </w:r>
            <w:r>
              <w:rPr>
                <w:sz w:val="24"/>
                <w:szCs w:val="24"/>
              </w:rPr>
              <w:t xml:space="preserve"> </w:t>
            </w:r>
          </w:p>
          <w:p w:rsidR="00837AD6" w:rsidRDefault="00837AD6" w:rsidP="002830C7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837AD6" w:rsidRDefault="00837AD6" w:rsidP="002830C7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_______________/</w:t>
            </w:r>
            <w:r>
              <w:rPr>
                <w:sz w:val="24"/>
                <w:szCs w:val="24"/>
                <w:lang w:val="en-US"/>
              </w:rPr>
              <w:t>_____________________</w:t>
            </w:r>
            <w:r>
              <w:rPr>
                <w:sz w:val="24"/>
                <w:szCs w:val="24"/>
              </w:rPr>
              <w:t>/</w:t>
            </w:r>
          </w:p>
          <w:p w:rsidR="00837AD6" w:rsidRDefault="00837AD6" w:rsidP="002830C7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837AD6" w:rsidRDefault="00837AD6" w:rsidP="002830C7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  <w:tc>
          <w:tcPr>
            <w:tcW w:w="4612" w:type="dxa"/>
          </w:tcPr>
          <w:p w:rsidR="00837AD6" w:rsidRDefault="00837AD6" w:rsidP="002830C7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837AD6" w:rsidRPr="00F97255" w:rsidRDefault="00837AD6" w:rsidP="002830C7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________________________________________</w:t>
            </w:r>
          </w:p>
          <w:p w:rsidR="00837AD6" w:rsidRPr="007C107A" w:rsidRDefault="00837AD6" w:rsidP="002830C7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837AD6" w:rsidRDefault="00837AD6" w:rsidP="002830C7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</w:t>
            </w:r>
            <w:r w:rsidRPr="007C107A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  <w:lang w:val="en-US"/>
              </w:rPr>
              <w:t>________________________</w:t>
            </w:r>
            <w:r w:rsidRPr="007C107A">
              <w:rPr>
                <w:sz w:val="24"/>
                <w:szCs w:val="24"/>
              </w:rPr>
              <w:t>/</w:t>
            </w:r>
          </w:p>
          <w:p w:rsidR="00837AD6" w:rsidRDefault="00837AD6" w:rsidP="002830C7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837AD6" w:rsidRDefault="00837AD6" w:rsidP="002830C7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</w:tr>
    </w:tbl>
    <w:p w:rsidR="00837AD6" w:rsidRPr="008E0D6B" w:rsidRDefault="00837AD6" w:rsidP="00DA1DD3"/>
    <w:p w:rsidR="00837AD6" w:rsidRDefault="00837AD6"/>
    <w:sectPr w:rsidR="00837AD6" w:rsidSect="00834428">
      <w:footerReference w:type="even" r:id="rId6"/>
      <w:footerReference w:type="default" r:id="rId7"/>
      <w:pgSz w:w="11906" w:h="16838"/>
      <w:pgMar w:top="540" w:right="850" w:bottom="719" w:left="900" w:header="708" w:footer="59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7AD6" w:rsidRDefault="00837AD6" w:rsidP="0091755D">
      <w:r>
        <w:separator/>
      </w:r>
    </w:p>
  </w:endnote>
  <w:endnote w:type="continuationSeparator" w:id="0">
    <w:p w:rsidR="00837AD6" w:rsidRDefault="00837AD6" w:rsidP="009175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7AD6" w:rsidRDefault="00837AD6" w:rsidP="002162A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37AD6" w:rsidRDefault="00837AD6" w:rsidP="00834428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7AD6" w:rsidRPr="00D53A70" w:rsidRDefault="00837AD6" w:rsidP="00834428">
    <w:pPr>
      <w:pStyle w:val="Footer"/>
      <w:tabs>
        <w:tab w:val="left" w:pos="15120"/>
      </w:tabs>
      <w:ind w:right="21"/>
      <w:jc w:val="right"/>
      <w:rPr>
        <w:rStyle w:val="PageNumber"/>
        <w:sz w:val="20"/>
        <w:szCs w:val="20"/>
      </w:rPr>
    </w:pPr>
    <w:r w:rsidRPr="00D53A70">
      <w:rPr>
        <w:sz w:val="20"/>
        <w:szCs w:val="20"/>
      </w:rPr>
      <w:t xml:space="preserve">Лист № </w:t>
    </w:r>
    <w:r w:rsidRPr="00D53A70">
      <w:rPr>
        <w:rStyle w:val="PageNumber"/>
      </w:rPr>
      <w:fldChar w:fldCharType="begin"/>
    </w:r>
    <w:r w:rsidRPr="00D53A70">
      <w:rPr>
        <w:rStyle w:val="PageNumber"/>
      </w:rPr>
      <w:instrText xml:space="preserve"> PAGE </w:instrText>
    </w:r>
    <w:r w:rsidRPr="00D53A70">
      <w:rPr>
        <w:rStyle w:val="PageNumber"/>
      </w:rPr>
      <w:fldChar w:fldCharType="separate"/>
    </w:r>
    <w:r>
      <w:rPr>
        <w:rStyle w:val="PageNumber"/>
        <w:noProof/>
      </w:rPr>
      <w:t>2</w:t>
    </w:r>
    <w:r w:rsidRPr="00D53A70">
      <w:rPr>
        <w:rStyle w:val="PageNumber"/>
      </w:rPr>
      <w:fldChar w:fldCharType="end"/>
    </w:r>
  </w:p>
  <w:p w:rsidR="00837AD6" w:rsidRPr="00F97255" w:rsidRDefault="00837AD6" w:rsidP="00EA6354">
    <w:pPr>
      <w:tabs>
        <w:tab w:val="left" w:pos="10080"/>
      </w:tabs>
      <w:jc w:val="right"/>
      <w:rPr>
        <w:sz w:val="20"/>
        <w:szCs w:val="20"/>
      </w:rPr>
    </w:pPr>
    <w:r w:rsidRPr="00C00877">
      <w:rPr>
        <w:rStyle w:val="PageNumber"/>
        <w:sz w:val="20"/>
        <w:szCs w:val="20"/>
      </w:rPr>
      <w:t>Приложени</w:t>
    </w:r>
    <w:r>
      <w:rPr>
        <w:rStyle w:val="PageNumber"/>
        <w:sz w:val="20"/>
        <w:szCs w:val="20"/>
      </w:rPr>
      <w:t>е</w:t>
    </w:r>
    <w:r w:rsidRPr="00C00877">
      <w:rPr>
        <w:rStyle w:val="PageNumber"/>
        <w:sz w:val="20"/>
        <w:szCs w:val="20"/>
      </w:rPr>
      <w:t xml:space="preserve"> </w:t>
    </w:r>
    <w:r w:rsidRPr="002C7EAF">
      <w:rPr>
        <w:rStyle w:val="PageNumber"/>
        <w:sz w:val="20"/>
        <w:szCs w:val="20"/>
      </w:rPr>
      <w:t xml:space="preserve">№ </w:t>
    </w:r>
    <w:r w:rsidRPr="00454241">
      <w:rPr>
        <w:rStyle w:val="PageNumber"/>
        <w:sz w:val="20"/>
        <w:szCs w:val="20"/>
      </w:rPr>
      <w:t>7</w:t>
    </w:r>
    <w:r w:rsidRPr="002C7EAF">
      <w:rPr>
        <w:rStyle w:val="PageNumber"/>
        <w:sz w:val="20"/>
        <w:szCs w:val="20"/>
      </w:rPr>
      <w:t xml:space="preserve"> </w:t>
    </w:r>
    <w:r w:rsidRPr="002C7EAF">
      <w:rPr>
        <w:bCs/>
        <w:sz w:val="20"/>
        <w:szCs w:val="20"/>
      </w:rPr>
      <w:t>к Д</w:t>
    </w:r>
    <w:r>
      <w:rPr>
        <w:bCs/>
        <w:sz w:val="20"/>
        <w:szCs w:val="20"/>
      </w:rPr>
      <w:t xml:space="preserve">оговору от «___» __________ </w:t>
    </w:r>
    <w:r w:rsidRPr="00FC6C95">
      <w:rPr>
        <w:bCs/>
        <w:sz w:val="20"/>
        <w:szCs w:val="20"/>
      </w:rPr>
      <w:t>________</w:t>
    </w:r>
    <w:r w:rsidRPr="002C7EAF">
      <w:rPr>
        <w:bCs/>
        <w:sz w:val="20"/>
        <w:szCs w:val="20"/>
      </w:rPr>
      <w:t xml:space="preserve"> г. № </w:t>
    </w:r>
    <w:r w:rsidRPr="00F97255">
      <w:rPr>
        <w:bCs/>
        <w:sz w:val="20"/>
        <w:szCs w:val="20"/>
        <w:u w:val="single"/>
      </w:rPr>
      <w:t>__________________________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7AD6" w:rsidRDefault="00837AD6" w:rsidP="0091755D">
      <w:r>
        <w:separator/>
      </w:r>
    </w:p>
  </w:footnote>
  <w:footnote w:type="continuationSeparator" w:id="0">
    <w:p w:rsidR="00837AD6" w:rsidRDefault="00837AD6" w:rsidP="0091755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A1DD3"/>
    <w:rsid w:val="0009254C"/>
    <w:rsid w:val="000C2942"/>
    <w:rsid w:val="000C4AA9"/>
    <w:rsid w:val="00155551"/>
    <w:rsid w:val="001C2AB2"/>
    <w:rsid w:val="00214A71"/>
    <w:rsid w:val="002162A0"/>
    <w:rsid w:val="002317EA"/>
    <w:rsid w:val="00241D81"/>
    <w:rsid w:val="002830C7"/>
    <w:rsid w:val="00296FE6"/>
    <w:rsid w:val="002C4BD6"/>
    <w:rsid w:val="002C7EAF"/>
    <w:rsid w:val="0038269E"/>
    <w:rsid w:val="003B4782"/>
    <w:rsid w:val="003C228E"/>
    <w:rsid w:val="003E33CF"/>
    <w:rsid w:val="00401789"/>
    <w:rsid w:val="00454241"/>
    <w:rsid w:val="00555D15"/>
    <w:rsid w:val="00565D49"/>
    <w:rsid w:val="006010BC"/>
    <w:rsid w:val="00641903"/>
    <w:rsid w:val="00721D15"/>
    <w:rsid w:val="00730709"/>
    <w:rsid w:val="00775FC2"/>
    <w:rsid w:val="007A6B14"/>
    <w:rsid w:val="007C107A"/>
    <w:rsid w:val="00834428"/>
    <w:rsid w:val="00837AD6"/>
    <w:rsid w:val="00842D6C"/>
    <w:rsid w:val="00860E2E"/>
    <w:rsid w:val="00871BF1"/>
    <w:rsid w:val="00887DF6"/>
    <w:rsid w:val="008A15F2"/>
    <w:rsid w:val="008A35E9"/>
    <w:rsid w:val="008C1585"/>
    <w:rsid w:val="008D66B7"/>
    <w:rsid w:val="008E0D6B"/>
    <w:rsid w:val="008F2B35"/>
    <w:rsid w:val="009162A7"/>
    <w:rsid w:val="0091755D"/>
    <w:rsid w:val="009E56BC"/>
    <w:rsid w:val="009E58C1"/>
    <w:rsid w:val="00AC399D"/>
    <w:rsid w:val="00C00877"/>
    <w:rsid w:val="00D53A70"/>
    <w:rsid w:val="00D63C99"/>
    <w:rsid w:val="00DA1DD3"/>
    <w:rsid w:val="00E41929"/>
    <w:rsid w:val="00E53865"/>
    <w:rsid w:val="00E96896"/>
    <w:rsid w:val="00EA6354"/>
    <w:rsid w:val="00F72D0F"/>
    <w:rsid w:val="00F97255"/>
    <w:rsid w:val="00FA0B63"/>
    <w:rsid w:val="00FC6C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1DD3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3">
    <w:name w:val="Body Text 3"/>
    <w:basedOn w:val="Normal"/>
    <w:link w:val="BodyText3Char"/>
    <w:uiPriority w:val="99"/>
    <w:rsid w:val="00DA1DD3"/>
    <w:rPr>
      <w:sz w:val="28"/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DA1DD3"/>
    <w:rPr>
      <w:rFonts w:ascii="Times New Roman" w:hAnsi="Times New Roman" w:cs="Times New Roman"/>
      <w:sz w:val="20"/>
      <w:szCs w:val="20"/>
      <w:lang w:eastAsia="ru-RU"/>
    </w:rPr>
  </w:style>
  <w:style w:type="paragraph" w:styleId="Footer">
    <w:name w:val="footer"/>
    <w:basedOn w:val="Normal"/>
    <w:link w:val="FooterChar"/>
    <w:uiPriority w:val="99"/>
    <w:rsid w:val="00DA1DD3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DA1DD3"/>
    <w:rPr>
      <w:rFonts w:ascii="Times New Roman" w:hAnsi="Times New Roman" w:cs="Times New Roman"/>
      <w:sz w:val="24"/>
      <w:szCs w:val="24"/>
      <w:lang w:eastAsia="ru-RU"/>
    </w:rPr>
  </w:style>
  <w:style w:type="character" w:styleId="PageNumber">
    <w:name w:val="page number"/>
    <w:basedOn w:val="DefaultParagraphFont"/>
    <w:uiPriority w:val="99"/>
    <w:rsid w:val="00DA1DD3"/>
    <w:rPr>
      <w:rFonts w:cs="Times New Roman"/>
    </w:rPr>
  </w:style>
  <w:style w:type="paragraph" w:styleId="Header">
    <w:name w:val="header"/>
    <w:basedOn w:val="Normal"/>
    <w:link w:val="HeaderChar"/>
    <w:uiPriority w:val="99"/>
    <w:rsid w:val="002C4BD6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775FC2"/>
    <w:rPr>
      <w:rFonts w:ascii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45424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A0B63"/>
    <w:rPr>
      <w:rFonts w:ascii="Times New Roman" w:hAnsi="Times New Roman" w:cs="Times New Roman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3</Pages>
  <Words>932</Words>
  <Characters>5319</Characters>
  <Application>Microsoft Office Outlook</Application>
  <DocSecurity>0</DocSecurity>
  <Lines>0</Lines>
  <Paragraphs>0</Paragraphs>
  <ScaleCrop>false</ScaleCrop>
  <Company>ЗАО Атомстройэкспорт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Демидова</dc:creator>
  <cp:keywords/>
  <dc:description/>
  <cp:lastModifiedBy>6620</cp:lastModifiedBy>
  <cp:revision>7</cp:revision>
  <cp:lastPrinted>2012-08-08T12:13:00Z</cp:lastPrinted>
  <dcterms:created xsi:type="dcterms:W3CDTF">2012-08-08T12:54:00Z</dcterms:created>
  <dcterms:modified xsi:type="dcterms:W3CDTF">2013-06-21T14:12:00Z</dcterms:modified>
</cp:coreProperties>
</file>